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597000" w:rsidRPr="00597000" w:rsidTr="0053063B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597000" w:rsidRPr="00597000" w:rsidRDefault="00597000" w:rsidP="0059700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59700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ΕΙΔΟΣ:</w:t>
            </w:r>
            <w:r w:rsidRPr="0059700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 </w:t>
            </w:r>
            <w:bookmarkStart w:id="0" w:name="_GoBack"/>
            <w:r w:rsidRPr="00597000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Falcon PP 15 ml</w:t>
            </w:r>
          </w:p>
          <w:bookmarkEnd w:id="0"/>
          <w:p w:rsidR="00597000" w:rsidRPr="00597000" w:rsidRDefault="00597000" w:rsidP="0059700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</w:p>
        </w:tc>
      </w:tr>
      <w:tr w:rsidR="00597000" w:rsidRPr="00597000" w:rsidTr="0053063B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597000" w:rsidRPr="00597000" w:rsidRDefault="00597000" w:rsidP="0059700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700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597000" w:rsidRPr="00597000" w:rsidRDefault="00597000" w:rsidP="0059700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700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597000" w:rsidRPr="00597000" w:rsidRDefault="00597000" w:rsidP="0059700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700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597000" w:rsidRPr="00597000" w:rsidRDefault="00597000" w:rsidP="0059700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700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597000" w:rsidRPr="00597000" w:rsidRDefault="00597000" w:rsidP="0059700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700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597000" w:rsidRPr="00597000" w:rsidTr="0053063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597000" w:rsidRPr="00597000" w:rsidRDefault="00597000" w:rsidP="0059700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700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597000" w:rsidRPr="00597000" w:rsidRDefault="00597000" w:rsidP="0059700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700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597000" w:rsidRPr="00597000" w:rsidRDefault="00597000" w:rsidP="0059700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700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97000" w:rsidRPr="00597000" w:rsidRDefault="00597000" w:rsidP="0059700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700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97000" w:rsidRPr="00597000" w:rsidRDefault="00597000" w:rsidP="0059700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700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597000" w:rsidRPr="00597000" w:rsidTr="0053063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597000" w:rsidRPr="00597000" w:rsidRDefault="00597000" w:rsidP="0059700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97000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597000" w:rsidRPr="00597000" w:rsidRDefault="00597000" w:rsidP="0059700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9700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59700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59700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59700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597000" w:rsidRPr="00597000" w:rsidRDefault="00597000" w:rsidP="0059700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9700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97000" w:rsidRPr="00597000" w:rsidRDefault="00597000" w:rsidP="0059700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9700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97000" w:rsidRPr="00597000" w:rsidRDefault="00597000" w:rsidP="0059700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9700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597000" w:rsidRPr="00597000" w:rsidTr="0053063B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597000" w:rsidRPr="00597000" w:rsidRDefault="00597000" w:rsidP="0059700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700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597000" w:rsidRPr="00597000" w:rsidRDefault="00597000" w:rsidP="00597000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597000">
              <w:rPr>
                <w:rFonts w:ascii="Calibri" w:hAnsi="Calibri" w:cs="Calibri"/>
                <w:sz w:val="22"/>
                <w:szCs w:val="22"/>
                <w:lang w:val="en-US"/>
              </w:rPr>
              <w:t>Falcon PP</w:t>
            </w:r>
          </w:p>
          <w:p w:rsidR="00597000" w:rsidRPr="00597000" w:rsidRDefault="00597000" w:rsidP="0059700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vAlign w:val="center"/>
            <w:hideMark/>
          </w:tcPr>
          <w:p w:rsidR="00597000" w:rsidRPr="00597000" w:rsidRDefault="00597000" w:rsidP="0059700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700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97000" w:rsidRPr="00597000" w:rsidRDefault="00597000" w:rsidP="0059700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700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97000" w:rsidRPr="00597000" w:rsidRDefault="00597000" w:rsidP="0059700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700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597000" w:rsidRPr="00597000" w:rsidTr="0053063B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597000" w:rsidRPr="00597000" w:rsidRDefault="00597000" w:rsidP="0059700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700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597000" w:rsidRPr="00597000" w:rsidRDefault="00597000" w:rsidP="0059700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7000">
              <w:rPr>
                <w:rFonts w:ascii="Calibri" w:hAnsi="Calibri" w:cs="Calibri"/>
                <w:color w:val="000000"/>
                <w:sz w:val="18"/>
                <w:szCs w:val="18"/>
                <w:lang w:val="en-GB" w:eastAsia="zh-CN"/>
              </w:rPr>
              <w:t>15 ml</w:t>
            </w:r>
          </w:p>
        </w:tc>
        <w:tc>
          <w:tcPr>
            <w:tcW w:w="1080" w:type="dxa"/>
            <w:vAlign w:val="center"/>
            <w:hideMark/>
          </w:tcPr>
          <w:p w:rsidR="00597000" w:rsidRPr="00597000" w:rsidRDefault="00597000" w:rsidP="0059700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700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97000" w:rsidRPr="00597000" w:rsidRDefault="00597000" w:rsidP="0059700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700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97000" w:rsidRPr="00597000" w:rsidRDefault="00597000" w:rsidP="0059700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700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597000" w:rsidRPr="00597000" w:rsidTr="0053063B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597000" w:rsidRPr="00597000" w:rsidRDefault="00597000" w:rsidP="0059700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700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597000" w:rsidRPr="00597000" w:rsidRDefault="00597000" w:rsidP="0059700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7000">
              <w:rPr>
                <w:rFonts w:ascii="Tahoma" w:hAnsi="Tahoma" w:cs="Tahoma"/>
                <w:color w:val="000000"/>
                <w:sz w:val="18"/>
                <w:szCs w:val="18"/>
              </w:rPr>
              <w:t xml:space="preserve">Συσκευασία: </w:t>
            </w:r>
            <w:r w:rsidRPr="00597000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25 </w:t>
            </w:r>
            <w:proofErr w:type="spellStart"/>
            <w:r w:rsidRPr="00597000">
              <w:rPr>
                <w:rFonts w:ascii="Tahoma" w:hAnsi="Tahoma" w:cs="Tahoma"/>
                <w:color w:val="000000"/>
                <w:sz w:val="18"/>
                <w:szCs w:val="18"/>
              </w:rPr>
              <w:t>τεμ</w:t>
            </w:r>
            <w:proofErr w:type="spellEnd"/>
          </w:p>
        </w:tc>
        <w:tc>
          <w:tcPr>
            <w:tcW w:w="1080" w:type="dxa"/>
            <w:vAlign w:val="center"/>
            <w:hideMark/>
          </w:tcPr>
          <w:p w:rsidR="00597000" w:rsidRPr="00597000" w:rsidRDefault="00597000" w:rsidP="0059700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700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97000" w:rsidRPr="00597000" w:rsidRDefault="00597000" w:rsidP="0059700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700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97000" w:rsidRPr="00597000" w:rsidRDefault="00597000" w:rsidP="0059700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700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597000" w:rsidRPr="00597000" w:rsidTr="0053063B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597000" w:rsidRPr="00597000" w:rsidRDefault="00597000" w:rsidP="0059700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700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61" w:type="dxa"/>
            <w:vAlign w:val="center"/>
          </w:tcPr>
          <w:p w:rsidR="00597000" w:rsidRPr="00597000" w:rsidRDefault="00597000" w:rsidP="0059700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  <w:hideMark/>
          </w:tcPr>
          <w:p w:rsidR="00597000" w:rsidRPr="00597000" w:rsidRDefault="00597000" w:rsidP="0059700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700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 </w:t>
            </w:r>
            <w:r w:rsidRPr="0059700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97000" w:rsidRPr="00597000" w:rsidRDefault="00597000" w:rsidP="0059700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700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97000" w:rsidRPr="00597000" w:rsidRDefault="00597000" w:rsidP="0059700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700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597000" w:rsidRPr="00597000" w:rsidTr="0053063B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597000" w:rsidRPr="00597000" w:rsidRDefault="00597000" w:rsidP="0059700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DengXian" w:hAnsi="Tahoma" w:cs="Tahoma"/>
                <w:sz w:val="18"/>
                <w:szCs w:val="18"/>
              </w:rPr>
              <w:t>5</w:t>
            </w:r>
          </w:p>
        </w:tc>
        <w:tc>
          <w:tcPr>
            <w:tcW w:w="3261" w:type="dxa"/>
            <w:vAlign w:val="center"/>
          </w:tcPr>
          <w:p w:rsidR="00597000" w:rsidRPr="00597000" w:rsidRDefault="00597000" w:rsidP="0059700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97000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597000" w:rsidRPr="00597000" w:rsidRDefault="00597000" w:rsidP="00597000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97000">
              <w:rPr>
                <w:rFonts w:ascii="Tahoma" w:hAnsi="Tahoma" w:cs="Tahoma"/>
                <w:sz w:val="18"/>
                <w:szCs w:val="18"/>
              </w:rPr>
              <w:t xml:space="preserve">    </w:t>
            </w:r>
            <w:r w:rsidRPr="00597000">
              <w:rPr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  <w:r w:rsidRPr="00597000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97000" w:rsidRPr="00597000" w:rsidRDefault="00597000" w:rsidP="0059700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7000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97000" w:rsidRPr="00597000" w:rsidRDefault="00597000" w:rsidP="0059700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97000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597000" w:rsidRDefault="00B43CAA" w:rsidP="00597000"/>
    <w:sectPr w:rsidR="00B43CAA" w:rsidRPr="0059700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597000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51CA7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7A4017D2</Template>
  <TotalTime>1</TotalTime>
  <Pages>1</Pages>
  <Words>39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2025-11-28T13:18:00Z</dcterms:created>
  <dcterms:modified xsi:type="dcterms:W3CDTF">2025-11-28T13:18:00Z</dcterms:modified>
</cp:coreProperties>
</file>